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707377576"/>
              <w:placeholder>
                <w:docPart w:val="1E98957C196346B7B07D3E072D339F22"/>
              </w:placeholder>
              <w:showingPlcHdr/>
            </w:sdtPr>
            <w:sdtContent>
              <w:p w:rsidR="000E6CD2" w:rsidRPr="00956E4B" w:rsidRDefault="00956E4B" w:rsidP="00956E4B">
                <w:pPr>
                  <w:ind w:right="-570"/>
                  <w:jc w:val="both"/>
                  <w:rPr>
                    <w:rFonts w:eastAsiaTheme="minorHAnsi" w:cs="Arial"/>
                    <w:lang w:eastAsia="en-US"/>
                  </w:rPr>
                </w:pPr>
                <w:r w:rsidRPr="00956E4B">
                  <w:rPr>
                    <w:vanish/>
                    <w:color w:val="808080"/>
                  </w:rPr>
                  <w:t>Klicken Sie hier, um Text einzugeben.</w:t>
                </w:r>
              </w:p>
            </w:sdtContent>
          </w:sdt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423831377"/>
              <w:placeholder>
                <w:docPart w:val="E23BFAEF685B4A5783E6FA99B79E058A"/>
              </w:placeholder>
              <w:showingPlcHdr/>
            </w:sdtPr>
            <w:sdtContent>
              <w:p w:rsidR="000E6CD2" w:rsidRPr="00956E4B" w:rsidRDefault="00956E4B" w:rsidP="00956E4B">
                <w:pPr>
                  <w:ind w:right="-570"/>
                  <w:jc w:val="both"/>
                  <w:rPr>
                    <w:rFonts w:eastAsiaTheme="minorHAnsi" w:cs="Arial"/>
                    <w:lang w:eastAsia="en-US"/>
                  </w:rPr>
                </w:pPr>
                <w:r w:rsidRPr="00956E4B">
                  <w:rPr>
                    <w:vanish/>
                    <w:color w:val="808080"/>
                  </w:rPr>
                  <w:t>Klicken Sie hier, um Text einzugeben.</w:t>
                </w:r>
              </w:p>
            </w:sdtContent>
          </w:sdt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656989122"/>
              <w:placeholder>
                <w:docPart w:val="DEE762F933654018A40115012CB92C1E"/>
              </w:placeholder>
              <w:showingPlcHdr/>
            </w:sdtPr>
            <w:sdtContent>
              <w:p w:rsidR="000E6CD2" w:rsidRPr="00956E4B" w:rsidRDefault="00956E4B" w:rsidP="00956E4B">
                <w:pPr>
                  <w:ind w:right="-570"/>
                  <w:jc w:val="both"/>
                  <w:rPr>
                    <w:rFonts w:eastAsiaTheme="minorHAnsi" w:cs="Arial"/>
                    <w:lang w:eastAsia="en-US"/>
                  </w:rPr>
                </w:pPr>
                <w:r w:rsidRPr="00956E4B">
                  <w:rPr>
                    <w:vanish/>
                    <w:color w:val="808080"/>
                  </w:rPr>
                  <w:t>Klicken Sie hier, um Text einzugeben.</w:t>
                </w:r>
              </w:p>
            </w:sdtContent>
          </w:sdt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100530356"/>
              <w:placeholder>
                <w:docPart w:val="F88A80515C89408A9F4F9BC740E61BD4"/>
              </w:placeholder>
              <w:showingPlcHdr/>
            </w:sdtPr>
            <w:sdtContent>
              <w:p w:rsidR="000E6CD2" w:rsidRPr="00956E4B" w:rsidRDefault="00956E4B" w:rsidP="00956E4B">
                <w:pPr>
                  <w:ind w:right="-570"/>
                  <w:jc w:val="both"/>
                  <w:rPr>
                    <w:rFonts w:eastAsiaTheme="minorHAnsi" w:cs="Arial"/>
                    <w:lang w:eastAsia="en-US"/>
                  </w:rPr>
                </w:pPr>
                <w:r w:rsidRPr="00956E4B">
                  <w:rPr>
                    <w:vanish/>
                    <w:color w:val="808080"/>
                  </w:rPr>
                  <w:t>Klicken Sie hier, um Text einzugeben.</w:t>
                </w:r>
              </w:p>
            </w:sdtContent>
          </w:sdt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553535064"/>
              <w:placeholder>
                <w:docPart w:val="B9C3B0417B3B42A8842B5E6CFD7FA8EB"/>
              </w:placeholder>
              <w:showingPlcHdr/>
            </w:sdtPr>
            <w:sdtContent>
              <w:p w:rsidR="000E6CD2" w:rsidRPr="00956E4B" w:rsidRDefault="00956E4B" w:rsidP="00956E4B">
                <w:pPr>
                  <w:ind w:right="-570"/>
                  <w:jc w:val="both"/>
                  <w:rPr>
                    <w:rFonts w:eastAsiaTheme="minorHAnsi" w:cs="Arial"/>
                    <w:lang w:eastAsia="en-US"/>
                  </w:rPr>
                </w:pPr>
                <w:r w:rsidRPr="00956E4B">
                  <w:rPr>
                    <w:vanish/>
                    <w:color w:val="808080"/>
                  </w:rPr>
                  <w:t>Klicken Sie hier, um Text einzugeben.</w:t>
                </w:r>
              </w:p>
            </w:sdtContent>
          </w:sdt>
        </w:tc>
      </w:tr>
    </w:tbl>
    <w:p w:rsidR="000E6CD2" w:rsidRDefault="000E6CD2" w:rsidP="000E6CD2">
      <w:pPr>
        <w:rPr>
          <w:rFonts w:cs="Arial"/>
          <w:szCs w:val="20"/>
        </w:rPr>
      </w:pPr>
    </w:p>
    <w:p w:rsidR="000E6CD2" w:rsidRDefault="000E6CD2" w:rsidP="000E6CD2">
      <w:pPr>
        <w:pStyle w:val="Oben"/>
      </w:pPr>
      <w:r w:rsidRPr="00880E78">
        <w:t>Ergänzung des Angebotsschreibens</w:t>
      </w:r>
    </w:p>
    <w:p w:rsidR="000E6CD2" w:rsidRDefault="000E6CD2" w:rsidP="000E6CD2"/>
    <w:p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:rsidR="000E6CD2" w:rsidRPr="000E6CD2" w:rsidRDefault="000E6CD2" w:rsidP="000E6CD2"/>
    <w:p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:rsidR="000E6CD2" w:rsidRDefault="000E6CD2" w:rsidP="000E6CD2"/>
    <w:p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:rsidTr="00956E4B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384706315"/>
              <w:placeholder>
                <w:docPart w:val="1D6CD1F82D2A4022BDF324E31EF0D282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1707524139"/>
              <w:placeholder>
                <w:docPart w:val="23C51979CCB845F2AC52F031950AA24B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145236146"/>
              <w:placeholder>
                <w:docPart w:val="CE2C6B563426418B843258A8311AE8DF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266924624"/>
              <w:placeholder>
                <w:docPart w:val="D33B08ED7E2F43F0AFE628CFD737533F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815687039"/>
              <w:placeholder>
                <w:docPart w:val="D3D04EA8E21545E9BEA1278ECB5E42D7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1923011834"/>
              <w:placeholder>
                <w:docPart w:val="6C44E8F34A394736B58F651532C6C0F0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95561962"/>
              <w:placeholder>
                <w:docPart w:val="436A8EB36C48434C8DE034DF2317DF03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1120688919"/>
              <w:placeholder>
                <w:docPart w:val="C195AA4BE6804C349D7664E4FA36A99B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894879228"/>
              <w:placeholder>
                <w:docPart w:val="68877EF51D5543A796AB1657C562F486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1705938183"/>
              <w:placeholder>
                <w:docPart w:val="C2EDEAA5E6114B95871CEAA6D8812454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344443205"/>
              <w:placeholder>
                <w:docPart w:val="D444BB62C9C34BC79828628D9FA647C7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1545205668"/>
              <w:placeholder>
                <w:docPart w:val="E9B9ACF95D6E4CF0A3AC9FAB73F2BB83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EE7B92" w:rsidTr="007A2586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421839862"/>
              <w:placeholder>
                <w:docPart w:val="4920BE43F4B74B98822D2BD4DA55A807"/>
              </w:placeholder>
              <w:showingPlcHdr/>
            </w:sdtPr>
            <w:sdtContent>
              <w:p w:rsidR="00956E4B" w:rsidRDefault="00956E4B" w:rsidP="00956E4B">
                <w:r w:rsidRPr="005D0E3B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339752021"/>
              <w:placeholder>
                <w:docPart w:val="20CA5B2357034E53BD131DD41C11E400"/>
              </w:placeholder>
              <w:showingPlcHdr/>
            </w:sdtPr>
            <w:sdtContent>
              <w:p w:rsidR="00956E4B" w:rsidRDefault="00956E4B" w:rsidP="00956E4B">
                <w:r w:rsidRPr="00A153B4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RDefault="002871A9">
            <w:pPr>
              <w:jc w:val="center"/>
            </w:pPr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956E4B" w:rsidRPr="000E6CD2" w:rsidTr="00D77472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1904566881"/>
              <w:placeholder>
                <w:docPart w:val="0D1D5004A9504B129807495BD22E2CC1"/>
              </w:placeholder>
              <w:showingPlcHdr/>
            </w:sdtPr>
            <w:sdtContent>
              <w:p w:rsidR="00956E4B" w:rsidRDefault="00956E4B" w:rsidP="00956E4B">
                <w:r w:rsidRPr="00C22268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1833450104"/>
              <w:placeholder>
                <w:docPart w:val="C9062A16AC4B4EC1A0C4E2E3C224D9D6"/>
              </w:placeholder>
              <w:showingPlcHdr/>
            </w:sdtPr>
            <w:sdtContent>
              <w:bookmarkStart w:id="0" w:name="_GoBack" w:displacedByCustomXml="prev"/>
              <w:p w:rsidR="00956E4B" w:rsidRDefault="00956E4B" w:rsidP="00956E4B">
                <w:r w:rsidRPr="00362AC1">
                  <w:rPr>
                    <w:rStyle w:val="Platzhaltertext"/>
                    <w:vanish/>
                  </w:rPr>
                  <w:t>Klicken Sie hier, um Text einzugeben.</w:t>
                </w:r>
              </w:p>
              <w:bookmarkEnd w:id="0" w:displacedByCustomXml="next"/>
            </w:sdtContent>
          </w:sdt>
        </w:tc>
      </w:tr>
      <w:tr w:rsidR="00956E4B" w:rsidRPr="000E6CD2" w:rsidTr="00D77472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312332494"/>
              <w:placeholder>
                <w:docPart w:val="588E9EF20CD2470F91FCE8B9C85AEF77"/>
              </w:placeholder>
              <w:showingPlcHdr/>
            </w:sdtPr>
            <w:sdtContent>
              <w:p w:rsidR="00956E4B" w:rsidRDefault="00956E4B" w:rsidP="00956E4B">
                <w:r w:rsidRPr="00C22268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816926149"/>
              <w:placeholder>
                <w:docPart w:val="E1D655E8D12A4F33B134D280B679A0B6"/>
              </w:placeholder>
              <w:showingPlcHdr/>
            </w:sdtPr>
            <w:sdtContent>
              <w:p w:rsidR="00956E4B" w:rsidRDefault="00956E4B" w:rsidP="00956E4B">
                <w:r w:rsidRPr="00362AC1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0E6CD2" w:rsidTr="00D77472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515901390"/>
              <w:placeholder>
                <w:docPart w:val="0E384B115D954E9082B0DEB3F789F202"/>
              </w:placeholder>
              <w:showingPlcHdr/>
            </w:sdtPr>
            <w:sdtContent>
              <w:p w:rsidR="00956E4B" w:rsidRDefault="00956E4B" w:rsidP="00956E4B">
                <w:r w:rsidRPr="00C22268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511037072"/>
              <w:placeholder>
                <w:docPart w:val="098FAB0B27844C628D395CEC4C792214"/>
              </w:placeholder>
              <w:showingPlcHdr/>
            </w:sdtPr>
            <w:sdtContent>
              <w:p w:rsidR="00956E4B" w:rsidRDefault="00956E4B" w:rsidP="00956E4B">
                <w:r w:rsidRPr="00362AC1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0E6CD2" w:rsidTr="00D77472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519856158"/>
              <w:placeholder>
                <w:docPart w:val="BA780E18EB074151B01A9CBE5A28BF8A"/>
              </w:placeholder>
              <w:showingPlcHdr/>
            </w:sdtPr>
            <w:sdtContent>
              <w:p w:rsidR="00956E4B" w:rsidRDefault="00956E4B" w:rsidP="00956E4B">
                <w:r w:rsidRPr="00C22268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522602447"/>
              <w:placeholder>
                <w:docPart w:val="320B108211C94014A9CF832CCDCCE130"/>
              </w:placeholder>
              <w:showingPlcHdr/>
            </w:sdtPr>
            <w:sdtContent>
              <w:p w:rsidR="00956E4B" w:rsidRDefault="00956E4B" w:rsidP="00956E4B">
                <w:r w:rsidRPr="00362AC1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56E4B" w:rsidRPr="000E6CD2" w:rsidTr="00D77472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sdt>
            <w:sdtPr>
              <w:rPr>
                <w:rFonts w:eastAsiaTheme="minorHAnsi" w:cs="Arial"/>
                <w:lang w:eastAsia="en-US"/>
              </w:rPr>
              <w:id w:val="-1632235575"/>
              <w:placeholder>
                <w:docPart w:val="F9112722C57C4E40BB7EBEA615467AFD"/>
              </w:placeholder>
              <w:showingPlcHdr/>
            </w:sdtPr>
            <w:sdtContent>
              <w:p w:rsidR="00956E4B" w:rsidRDefault="00956E4B" w:rsidP="00956E4B">
                <w:r w:rsidRPr="00C22268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sdt>
            <w:sdtPr>
              <w:rPr>
                <w:rFonts w:eastAsiaTheme="minorHAnsi" w:cs="Arial"/>
                <w:lang w:eastAsia="en-US"/>
              </w:rPr>
              <w:id w:val="-475222277"/>
              <w:placeholder>
                <w:docPart w:val="C17640AFA0B9409DB639C7903624A81B"/>
              </w:placeholder>
              <w:showingPlcHdr/>
            </w:sdtPr>
            <w:sdtContent>
              <w:p w:rsidR="00956E4B" w:rsidRDefault="00956E4B" w:rsidP="00956E4B">
                <w:r w:rsidRPr="00362AC1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</w:tbl>
    <w:p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4FA" w:rsidRDefault="003724FA">
      <w:r>
        <w:separator/>
      </w:r>
    </w:p>
  </w:endnote>
  <w:endnote w:type="continuationSeparator" w:id="0">
    <w:p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56E4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56E4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4FA" w:rsidRDefault="003724FA">
      <w:r>
        <w:separator/>
      </w:r>
    </w:p>
  </w:footnote>
  <w:footnote w:type="continuationSeparator" w:id="0">
    <w:p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72" w:rsidRDefault="00B63072" w:rsidP="000E6CD2">
    <w:pPr>
      <w:pStyle w:val="Kopfzeile"/>
    </w:pPr>
    <w:r>
      <w:t>235</w:t>
    </w:r>
  </w:p>
  <w:p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HQ9dxFYsz7Mho926vd2/gYI4nSX1f26YDlW+NbPEBfAZ1ucrNljf+ZWBGJdS/pQ31pFyQ3oI+SeX2jnBT+nzg==" w:salt="1+/Jesw0iLAKnilDXVZ+jQ=="/>
  <w:defaultTabStop w:val="709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B5288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56E4B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3C28452"/>
  <w15:docId w15:val="{B1C0CFAA-1E30-426C-95B0-09D164C5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956E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E98957C196346B7B07D3E072D339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592141-5C27-47A3-8A12-6AFF1E6E8848}"/>
      </w:docPartPr>
      <w:docPartBody>
        <w:p w:rsidR="00000000" w:rsidRDefault="008D1E27" w:rsidP="008D1E27">
          <w:pPr>
            <w:pStyle w:val="1E98957C196346B7B07D3E072D339F2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23BFAEF685B4A5783E6FA99B79E05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B4149-141C-4B88-9090-87E5A59263A6}"/>
      </w:docPartPr>
      <w:docPartBody>
        <w:p w:rsidR="00000000" w:rsidRDefault="008D1E27" w:rsidP="008D1E27">
          <w:pPr>
            <w:pStyle w:val="E23BFAEF685B4A5783E6FA99B79E058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EE762F933654018A40115012CB92C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040DAC-5457-49B6-8105-361B7E437E6F}"/>
      </w:docPartPr>
      <w:docPartBody>
        <w:p w:rsidR="00000000" w:rsidRDefault="008D1E27" w:rsidP="008D1E27">
          <w:pPr>
            <w:pStyle w:val="DEE762F933654018A40115012CB92C1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88A80515C89408A9F4F9BC740E61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289EDE-0DF7-45B7-A7ED-6461D71DF909}"/>
      </w:docPartPr>
      <w:docPartBody>
        <w:p w:rsidR="00000000" w:rsidRDefault="008D1E27" w:rsidP="008D1E27">
          <w:pPr>
            <w:pStyle w:val="F88A80515C89408A9F4F9BC740E61BD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9C3B0417B3B42A8842B5E6CFD7FA8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7050DA-9F62-449A-9364-78A55EB545A8}"/>
      </w:docPartPr>
      <w:docPartBody>
        <w:p w:rsidR="00000000" w:rsidRDefault="008D1E27" w:rsidP="008D1E27">
          <w:pPr>
            <w:pStyle w:val="B9C3B0417B3B42A8842B5E6CFD7FA8E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D6CD1F82D2A4022BDF324E31EF0D2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7A8BA-3371-41A5-AC33-516B2D9EC981}"/>
      </w:docPartPr>
      <w:docPartBody>
        <w:p w:rsidR="00000000" w:rsidRDefault="008D1E27" w:rsidP="008D1E27">
          <w:pPr>
            <w:pStyle w:val="1D6CD1F82D2A4022BDF324E31EF0D28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3C51979CCB845F2AC52F031950AA2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65FEE1-E356-4FE6-A3B7-798CE447401A}"/>
      </w:docPartPr>
      <w:docPartBody>
        <w:p w:rsidR="00000000" w:rsidRDefault="008D1E27" w:rsidP="008D1E27">
          <w:pPr>
            <w:pStyle w:val="23C51979CCB845F2AC52F031950AA24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E2C6B563426418B843258A8311AE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AB494D-9D3C-4C0F-804C-6482DD4CB9F6}"/>
      </w:docPartPr>
      <w:docPartBody>
        <w:p w:rsidR="00000000" w:rsidRDefault="008D1E27" w:rsidP="008D1E27">
          <w:pPr>
            <w:pStyle w:val="CE2C6B563426418B843258A8311AE8D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33B08ED7E2F43F0AFE628CFD73753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9457D-EC8A-4902-93DC-E104806B7831}"/>
      </w:docPartPr>
      <w:docPartBody>
        <w:p w:rsidR="00000000" w:rsidRDefault="008D1E27" w:rsidP="008D1E27">
          <w:pPr>
            <w:pStyle w:val="D33B08ED7E2F43F0AFE628CFD737533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3D04EA8E21545E9BEA1278ECB5E42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52D380-70EA-454F-9A83-84FFD0B3E7B6}"/>
      </w:docPartPr>
      <w:docPartBody>
        <w:p w:rsidR="00000000" w:rsidRDefault="008D1E27" w:rsidP="008D1E27">
          <w:pPr>
            <w:pStyle w:val="D3D04EA8E21545E9BEA1278ECB5E42D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C44E8F34A394736B58F651532C6C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7C456-2899-4C6E-B9BE-4B591F5E4EE2}"/>
      </w:docPartPr>
      <w:docPartBody>
        <w:p w:rsidR="00000000" w:rsidRDefault="008D1E27" w:rsidP="008D1E27">
          <w:pPr>
            <w:pStyle w:val="6C44E8F34A394736B58F651532C6C0F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36A8EB36C48434C8DE034DF2317DF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CED12-29F8-499D-B750-663FDD37D0AE}"/>
      </w:docPartPr>
      <w:docPartBody>
        <w:p w:rsidR="00000000" w:rsidRDefault="008D1E27" w:rsidP="008D1E27">
          <w:pPr>
            <w:pStyle w:val="436A8EB36C48434C8DE034DF2317DF0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195AA4BE6804C349D7664E4FA36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C58DB-CAE7-4EE1-A5F0-D2D7C5170730}"/>
      </w:docPartPr>
      <w:docPartBody>
        <w:p w:rsidR="00000000" w:rsidRDefault="008D1E27" w:rsidP="008D1E27">
          <w:pPr>
            <w:pStyle w:val="C195AA4BE6804C349D7664E4FA36A99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8877EF51D5543A796AB1657C562F4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BEB25-DE98-4353-8506-1C1E3C856A53}"/>
      </w:docPartPr>
      <w:docPartBody>
        <w:p w:rsidR="00000000" w:rsidRDefault="008D1E27" w:rsidP="008D1E27">
          <w:pPr>
            <w:pStyle w:val="68877EF51D5543A796AB1657C562F48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2EDEAA5E6114B95871CEAA6D8812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434DA-9453-4065-8E40-D895E09839BE}"/>
      </w:docPartPr>
      <w:docPartBody>
        <w:p w:rsidR="00000000" w:rsidRDefault="008D1E27" w:rsidP="008D1E27">
          <w:pPr>
            <w:pStyle w:val="C2EDEAA5E6114B95871CEAA6D881245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444BB62C9C34BC79828628D9FA647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7E59B0-E5FF-4FAC-9BA7-238027114C7C}"/>
      </w:docPartPr>
      <w:docPartBody>
        <w:p w:rsidR="00000000" w:rsidRDefault="008D1E27" w:rsidP="008D1E27">
          <w:pPr>
            <w:pStyle w:val="D444BB62C9C34BC79828628D9FA647C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9B9ACF95D6E4CF0A3AC9FAB73F2BB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EA587-F8F0-4BB2-B7E8-6514630A5203}"/>
      </w:docPartPr>
      <w:docPartBody>
        <w:p w:rsidR="00000000" w:rsidRDefault="008D1E27" w:rsidP="008D1E27">
          <w:pPr>
            <w:pStyle w:val="E9B9ACF95D6E4CF0A3AC9FAB73F2BB8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920BE43F4B74B98822D2BD4DA55A8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6C1BC-5C0E-41BB-9B25-11A8FC6E27CA}"/>
      </w:docPartPr>
      <w:docPartBody>
        <w:p w:rsidR="00000000" w:rsidRDefault="008D1E27" w:rsidP="008D1E27">
          <w:pPr>
            <w:pStyle w:val="4920BE43F4B74B98822D2BD4DA55A80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0CA5B2357034E53BD131DD41C11E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C74172-F287-40DF-A2EF-821AB5C6C1F0}"/>
      </w:docPartPr>
      <w:docPartBody>
        <w:p w:rsidR="00000000" w:rsidRDefault="008D1E27" w:rsidP="008D1E27">
          <w:pPr>
            <w:pStyle w:val="20CA5B2357034E53BD131DD41C11E40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D1D5004A9504B129807495BD22E2C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6E1C87-1E73-4513-BAF4-D3BA43F151DF}"/>
      </w:docPartPr>
      <w:docPartBody>
        <w:p w:rsidR="00000000" w:rsidRDefault="008D1E27" w:rsidP="008D1E27">
          <w:pPr>
            <w:pStyle w:val="0D1D5004A9504B129807495BD22E2CC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9062A16AC4B4EC1A0C4E2E3C224D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ECEA53-503F-476C-96FA-6D3D9CB33DBF}"/>
      </w:docPartPr>
      <w:docPartBody>
        <w:p w:rsidR="00000000" w:rsidRDefault="008D1E27" w:rsidP="008D1E27">
          <w:pPr>
            <w:pStyle w:val="C9062A16AC4B4EC1A0C4E2E3C224D9D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88E9EF20CD2470F91FCE8B9C85AEF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48D3DB-2845-4C5E-ADF3-27B026558815}"/>
      </w:docPartPr>
      <w:docPartBody>
        <w:p w:rsidR="00000000" w:rsidRDefault="008D1E27" w:rsidP="008D1E27">
          <w:pPr>
            <w:pStyle w:val="588E9EF20CD2470F91FCE8B9C85AEF7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1D655E8D12A4F33B134D280B679A0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4A8D6-879E-4D34-A41B-A977DF974826}"/>
      </w:docPartPr>
      <w:docPartBody>
        <w:p w:rsidR="00000000" w:rsidRDefault="008D1E27" w:rsidP="008D1E27">
          <w:pPr>
            <w:pStyle w:val="E1D655E8D12A4F33B134D280B679A0B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E384B115D954E9082B0DEB3F789F2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CBD22-0231-4D0A-9E32-F331CDB4C15F}"/>
      </w:docPartPr>
      <w:docPartBody>
        <w:p w:rsidR="00000000" w:rsidRDefault="008D1E27" w:rsidP="008D1E27">
          <w:pPr>
            <w:pStyle w:val="0E384B115D954E9082B0DEB3F789F20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98FAB0B27844C628D395CEC4C7922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35D117-212F-4D5B-BEAA-7343B4504F45}"/>
      </w:docPartPr>
      <w:docPartBody>
        <w:p w:rsidR="00000000" w:rsidRDefault="008D1E27" w:rsidP="008D1E27">
          <w:pPr>
            <w:pStyle w:val="098FAB0B27844C628D395CEC4C79221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A780E18EB074151B01A9CBE5A28BF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CCF6FB-6B01-4AB5-8881-71B81025DDE4}"/>
      </w:docPartPr>
      <w:docPartBody>
        <w:p w:rsidR="00000000" w:rsidRDefault="008D1E27" w:rsidP="008D1E27">
          <w:pPr>
            <w:pStyle w:val="BA780E18EB074151B01A9CBE5A28BF8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20B108211C94014A9CF832CCDCCE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FA1DD-3233-4D42-9F9C-05DDAA824E0D}"/>
      </w:docPartPr>
      <w:docPartBody>
        <w:p w:rsidR="00000000" w:rsidRDefault="008D1E27" w:rsidP="008D1E27">
          <w:pPr>
            <w:pStyle w:val="320B108211C94014A9CF832CCDCCE13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9112722C57C4E40BB7EBEA615467A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523A23-5EEC-4A91-A26C-10141079BB4A}"/>
      </w:docPartPr>
      <w:docPartBody>
        <w:p w:rsidR="00000000" w:rsidRDefault="008D1E27" w:rsidP="008D1E27">
          <w:pPr>
            <w:pStyle w:val="F9112722C57C4E40BB7EBEA615467AF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17640AFA0B9409DB639C7903624A8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71A253-7F9A-4D0D-94E5-7C3961212251}"/>
      </w:docPartPr>
      <w:docPartBody>
        <w:p w:rsidR="00000000" w:rsidRDefault="008D1E27" w:rsidP="008D1E27">
          <w:pPr>
            <w:pStyle w:val="C17640AFA0B9409DB639C7903624A81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27"/>
    <w:rsid w:val="008D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1E27"/>
  </w:style>
  <w:style w:type="paragraph" w:customStyle="1" w:styleId="1E98957C196346B7B07D3E072D339F22">
    <w:name w:val="1E98957C196346B7B07D3E072D339F22"/>
    <w:rsid w:val="008D1E27"/>
  </w:style>
  <w:style w:type="paragraph" w:customStyle="1" w:styleId="E23BFAEF685B4A5783E6FA99B79E058A">
    <w:name w:val="E23BFAEF685B4A5783E6FA99B79E058A"/>
    <w:rsid w:val="008D1E27"/>
  </w:style>
  <w:style w:type="paragraph" w:customStyle="1" w:styleId="DEE762F933654018A40115012CB92C1E">
    <w:name w:val="DEE762F933654018A40115012CB92C1E"/>
    <w:rsid w:val="008D1E27"/>
  </w:style>
  <w:style w:type="paragraph" w:customStyle="1" w:styleId="F88A80515C89408A9F4F9BC740E61BD4">
    <w:name w:val="F88A80515C89408A9F4F9BC740E61BD4"/>
    <w:rsid w:val="008D1E27"/>
  </w:style>
  <w:style w:type="paragraph" w:customStyle="1" w:styleId="B9C3B0417B3B42A8842B5E6CFD7FA8EB">
    <w:name w:val="B9C3B0417B3B42A8842B5E6CFD7FA8EB"/>
    <w:rsid w:val="008D1E27"/>
  </w:style>
  <w:style w:type="paragraph" w:customStyle="1" w:styleId="54557FFC98354F1DB346FC943FC19521">
    <w:name w:val="54557FFC98354F1DB346FC943FC19521"/>
    <w:rsid w:val="008D1E27"/>
  </w:style>
  <w:style w:type="paragraph" w:customStyle="1" w:styleId="C93F932532D24087B7EE4D6366A878C6">
    <w:name w:val="C93F932532D24087B7EE4D6366A878C6"/>
    <w:rsid w:val="008D1E27"/>
  </w:style>
  <w:style w:type="paragraph" w:customStyle="1" w:styleId="7F133B159D114238A710BE651D8B1A1D">
    <w:name w:val="7F133B159D114238A710BE651D8B1A1D"/>
    <w:rsid w:val="008D1E27"/>
  </w:style>
  <w:style w:type="paragraph" w:customStyle="1" w:styleId="49D00C03EDE94FC4A9C2646E0449EEDE">
    <w:name w:val="49D00C03EDE94FC4A9C2646E0449EEDE"/>
    <w:rsid w:val="008D1E27"/>
  </w:style>
  <w:style w:type="paragraph" w:customStyle="1" w:styleId="D0E9CAF1B10E465DABE825D99F40284A">
    <w:name w:val="D0E9CAF1B10E465DABE825D99F40284A"/>
    <w:rsid w:val="008D1E27"/>
  </w:style>
  <w:style w:type="paragraph" w:customStyle="1" w:styleId="D18FC56D21184CF5A0C12AFE0508AB4C">
    <w:name w:val="D18FC56D21184CF5A0C12AFE0508AB4C"/>
    <w:rsid w:val="008D1E27"/>
  </w:style>
  <w:style w:type="paragraph" w:customStyle="1" w:styleId="EDFE3D8DC6524795932C0587284F4924">
    <w:name w:val="EDFE3D8DC6524795932C0587284F4924"/>
    <w:rsid w:val="008D1E27"/>
  </w:style>
  <w:style w:type="paragraph" w:customStyle="1" w:styleId="1D6CD1F82D2A4022BDF324E31EF0D282">
    <w:name w:val="1D6CD1F82D2A4022BDF324E31EF0D282"/>
    <w:rsid w:val="008D1E27"/>
  </w:style>
  <w:style w:type="paragraph" w:customStyle="1" w:styleId="23C51979CCB845F2AC52F031950AA24B">
    <w:name w:val="23C51979CCB845F2AC52F031950AA24B"/>
    <w:rsid w:val="008D1E27"/>
  </w:style>
  <w:style w:type="paragraph" w:customStyle="1" w:styleId="CE2C6B563426418B843258A8311AE8DF">
    <w:name w:val="CE2C6B563426418B843258A8311AE8DF"/>
    <w:rsid w:val="008D1E27"/>
  </w:style>
  <w:style w:type="paragraph" w:customStyle="1" w:styleId="D33B08ED7E2F43F0AFE628CFD737533F">
    <w:name w:val="D33B08ED7E2F43F0AFE628CFD737533F"/>
    <w:rsid w:val="008D1E27"/>
  </w:style>
  <w:style w:type="paragraph" w:customStyle="1" w:styleId="D3D04EA8E21545E9BEA1278ECB5E42D7">
    <w:name w:val="D3D04EA8E21545E9BEA1278ECB5E42D7"/>
    <w:rsid w:val="008D1E27"/>
  </w:style>
  <w:style w:type="paragraph" w:customStyle="1" w:styleId="6C44E8F34A394736B58F651532C6C0F0">
    <w:name w:val="6C44E8F34A394736B58F651532C6C0F0"/>
    <w:rsid w:val="008D1E27"/>
  </w:style>
  <w:style w:type="paragraph" w:customStyle="1" w:styleId="436A8EB36C48434C8DE034DF2317DF03">
    <w:name w:val="436A8EB36C48434C8DE034DF2317DF03"/>
    <w:rsid w:val="008D1E27"/>
  </w:style>
  <w:style w:type="paragraph" w:customStyle="1" w:styleId="C195AA4BE6804C349D7664E4FA36A99B">
    <w:name w:val="C195AA4BE6804C349D7664E4FA36A99B"/>
    <w:rsid w:val="008D1E27"/>
  </w:style>
  <w:style w:type="paragraph" w:customStyle="1" w:styleId="68877EF51D5543A796AB1657C562F486">
    <w:name w:val="68877EF51D5543A796AB1657C562F486"/>
    <w:rsid w:val="008D1E27"/>
  </w:style>
  <w:style w:type="paragraph" w:customStyle="1" w:styleId="C2EDEAA5E6114B95871CEAA6D8812454">
    <w:name w:val="C2EDEAA5E6114B95871CEAA6D8812454"/>
    <w:rsid w:val="008D1E27"/>
  </w:style>
  <w:style w:type="paragraph" w:customStyle="1" w:styleId="D444BB62C9C34BC79828628D9FA647C7">
    <w:name w:val="D444BB62C9C34BC79828628D9FA647C7"/>
    <w:rsid w:val="008D1E27"/>
  </w:style>
  <w:style w:type="paragraph" w:customStyle="1" w:styleId="E9B9ACF95D6E4CF0A3AC9FAB73F2BB83">
    <w:name w:val="E9B9ACF95D6E4CF0A3AC9FAB73F2BB83"/>
    <w:rsid w:val="008D1E27"/>
  </w:style>
  <w:style w:type="paragraph" w:customStyle="1" w:styleId="4920BE43F4B74B98822D2BD4DA55A807">
    <w:name w:val="4920BE43F4B74B98822D2BD4DA55A807"/>
    <w:rsid w:val="008D1E27"/>
  </w:style>
  <w:style w:type="paragraph" w:customStyle="1" w:styleId="20CA5B2357034E53BD131DD41C11E400">
    <w:name w:val="20CA5B2357034E53BD131DD41C11E400"/>
    <w:rsid w:val="008D1E27"/>
  </w:style>
  <w:style w:type="paragraph" w:customStyle="1" w:styleId="0ADE498B45E34700A3A4151BCEB63B15">
    <w:name w:val="0ADE498B45E34700A3A4151BCEB63B15"/>
    <w:rsid w:val="008D1E27"/>
  </w:style>
  <w:style w:type="paragraph" w:customStyle="1" w:styleId="3FC8F8DD708442DB8262A109FD3889F0">
    <w:name w:val="3FC8F8DD708442DB8262A109FD3889F0"/>
    <w:rsid w:val="008D1E27"/>
  </w:style>
  <w:style w:type="paragraph" w:customStyle="1" w:styleId="C97B1D79D8494ECBAD88E9435DB91564">
    <w:name w:val="C97B1D79D8494ECBAD88E9435DB91564"/>
    <w:rsid w:val="008D1E27"/>
  </w:style>
  <w:style w:type="paragraph" w:customStyle="1" w:styleId="AD1272D75FEB45A5836FB359B9956F3D">
    <w:name w:val="AD1272D75FEB45A5836FB359B9956F3D"/>
    <w:rsid w:val="008D1E27"/>
  </w:style>
  <w:style w:type="paragraph" w:customStyle="1" w:styleId="A9802F07FD4D46A89A187802C911A744">
    <w:name w:val="A9802F07FD4D46A89A187802C911A744"/>
    <w:rsid w:val="008D1E27"/>
  </w:style>
  <w:style w:type="paragraph" w:customStyle="1" w:styleId="0D1D5004A9504B129807495BD22E2CC1">
    <w:name w:val="0D1D5004A9504B129807495BD22E2CC1"/>
    <w:rsid w:val="008D1E27"/>
  </w:style>
  <w:style w:type="paragraph" w:customStyle="1" w:styleId="C9062A16AC4B4EC1A0C4E2E3C224D9D6">
    <w:name w:val="C9062A16AC4B4EC1A0C4E2E3C224D9D6"/>
    <w:rsid w:val="008D1E27"/>
  </w:style>
  <w:style w:type="paragraph" w:customStyle="1" w:styleId="588E9EF20CD2470F91FCE8B9C85AEF77">
    <w:name w:val="588E9EF20CD2470F91FCE8B9C85AEF77"/>
    <w:rsid w:val="008D1E27"/>
  </w:style>
  <w:style w:type="paragraph" w:customStyle="1" w:styleId="E1D655E8D12A4F33B134D280B679A0B6">
    <w:name w:val="E1D655E8D12A4F33B134D280B679A0B6"/>
    <w:rsid w:val="008D1E27"/>
  </w:style>
  <w:style w:type="paragraph" w:customStyle="1" w:styleId="0E384B115D954E9082B0DEB3F789F202">
    <w:name w:val="0E384B115D954E9082B0DEB3F789F202"/>
    <w:rsid w:val="008D1E27"/>
  </w:style>
  <w:style w:type="paragraph" w:customStyle="1" w:styleId="098FAB0B27844C628D395CEC4C792214">
    <w:name w:val="098FAB0B27844C628D395CEC4C792214"/>
    <w:rsid w:val="008D1E27"/>
  </w:style>
  <w:style w:type="paragraph" w:customStyle="1" w:styleId="BA780E18EB074151B01A9CBE5A28BF8A">
    <w:name w:val="BA780E18EB074151B01A9CBE5A28BF8A"/>
    <w:rsid w:val="008D1E27"/>
  </w:style>
  <w:style w:type="paragraph" w:customStyle="1" w:styleId="320B108211C94014A9CF832CCDCCE130">
    <w:name w:val="320B108211C94014A9CF832CCDCCE130"/>
    <w:rsid w:val="008D1E27"/>
  </w:style>
  <w:style w:type="paragraph" w:customStyle="1" w:styleId="F9112722C57C4E40BB7EBEA615467AFD">
    <w:name w:val="F9112722C57C4E40BB7EBEA615467AFD"/>
    <w:rsid w:val="008D1E27"/>
  </w:style>
  <w:style w:type="paragraph" w:customStyle="1" w:styleId="C17640AFA0B9409DB639C7903624A81B">
    <w:name w:val="C17640AFA0B9409DB639C7903624A81B"/>
    <w:rsid w:val="008D1E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72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Deus, Elke</cp:lastModifiedBy>
  <cp:revision>3</cp:revision>
  <cp:lastPrinted>2016-02-18T07:36:00Z</cp:lastPrinted>
  <dcterms:created xsi:type="dcterms:W3CDTF">2024-02-06T11:31:00Z</dcterms:created>
  <dcterms:modified xsi:type="dcterms:W3CDTF">2024-06-14T09:24:00Z</dcterms:modified>
</cp:coreProperties>
</file>